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E9CC" w14:textId="36A45356" w:rsidR="00904131" w:rsidRPr="007F05E6" w:rsidRDefault="00904131" w:rsidP="00474F67">
      <w:pPr>
        <w:pStyle w:val="Unittitle"/>
      </w:pPr>
      <w:r>
        <w:t>3</w:t>
      </w:r>
      <w:r w:rsidR="00A84C25">
        <w:t>.</w:t>
      </w:r>
      <w:r>
        <w:t xml:space="preserve"> Construction </w:t>
      </w:r>
      <w:r w:rsidR="00A84C25">
        <w:t>d</w:t>
      </w:r>
      <w:r>
        <w:t xml:space="preserve">esign </w:t>
      </w:r>
      <w:r w:rsidR="00A84C25">
        <w:t>p</w:t>
      </w:r>
      <w:r>
        <w:t xml:space="preserve">rinciples  </w:t>
      </w:r>
    </w:p>
    <w:p w14:paraId="1E7904F6" w14:textId="77777777" w:rsidR="00904131" w:rsidRDefault="00904131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  <w:r w:rsidRPr="00E01F9C">
        <w:rPr>
          <w:rFonts w:eastAsia="Times New Roman"/>
          <w:b/>
          <w:bCs/>
          <w:color w:val="0077E3"/>
          <w:sz w:val="32"/>
          <w:szCs w:val="24"/>
        </w:rPr>
        <w:t>Multiple choice questions (tutor)</w:t>
      </w:r>
    </w:p>
    <w:p w14:paraId="23C020A5" w14:textId="77777777" w:rsidR="00904131" w:rsidRDefault="00904131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1CB1142A" w14:textId="77777777" w:rsidR="00904131" w:rsidRPr="00A84C25" w:rsidRDefault="00904131" w:rsidP="00E357FA">
      <w:pPr>
        <w:pStyle w:val="Answer"/>
        <w:ind w:left="0"/>
        <w:rPr>
          <w:rFonts w:eastAsia="Times New Roman"/>
          <w:bCs/>
        </w:rPr>
      </w:pPr>
      <w:r w:rsidRPr="00A84C25">
        <w:rPr>
          <w:rFonts w:eastAsia="Times New Roman"/>
          <w:bCs/>
        </w:rPr>
        <w:t>Circle the correct answers.</w:t>
      </w:r>
    </w:p>
    <w:p w14:paraId="505F47E7" w14:textId="77777777" w:rsidR="00904131" w:rsidRPr="00A84C25" w:rsidRDefault="00904131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72564F0B" w14:textId="77777777" w:rsidR="00904131" w:rsidRPr="00A84C25" w:rsidRDefault="00904131" w:rsidP="00A84C25">
      <w:pPr>
        <w:pStyle w:val="Normalnumberedlist"/>
      </w:pPr>
      <w:r w:rsidRPr="00A84C25">
        <w:t xml:space="preserve">Which document details conservation of fuel and power? </w:t>
      </w:r>
    </w:p>
    <w:p w14:paraId="742348F0" w14:textId="20EAE6AB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rPr>
          <w:color w:val="FF0000"/>
        </w:rPr>
        <w:t xml:space="preserve">Approved document Part L </w:t>
      </w:r>
    </w:p>
    <w:p w14:paraId="08B2076B" w14:textId="6E9FFE5E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 xml:space="preserve">Manufacturer instructions </w:t>
      </w:r>
    </w:p>
    <w:p w14:paraId="30D33A76" w14:textId="0AEE4A99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 xml:space="preserve">Approved document Part P </w:t>
      </w:r>
    </w:p>
    <w:p w14:paraId="32768940" w14:textId="72B0792A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>Job specification</w:t>
      </w:r>
    </w:p>
    <w:p w14:paraId="087C2190" w14:textId="77777777" w:rsidR="00904131" w:rsidRPr="00A84C25" w:rsidRDefault="00904131" w:rsidP="00677C9F">
      <w:pPr>
        <w:pStyle w:val="Answer"/>
      </w:pPr>
    </w:p>
    <w:p w14:paraId="1D204577" w14:textId="77777777" w:rsidR="00904131" w:rsidRPr="00A84C25" w:rsidRDefault="00904131" w:rsidP="00A84C25">
      <w:pPr>
        <w:pStyle w:val="Normalnumberedlist"/>
      </w:pPr>
      <w:r w:rsidRPr="00A84C25">
        <w:t>What was set up in 2006 to help reduce the carbon emissions and create more sustainable homes?</w:t>
      </w:r>
    </w:p>
    <w:p w14:paraId="7A15A9E3" w14:textId="0086746E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Specification for environmental design </w:t>
      </w:r>
    </w:p>
    <w:p w14:paraId="2C236A7E" w14:textId="412D510A" w:rsidR="00904131" w:rsidRPr="00A84C25" w:rsidRDefault="00904131" w:rsidP="008F1B8B">
      <w:pPr>
        <w:pStyle w:val="Answer"/>
        <w:numPr>
          <w:ilvl w:val="0"/>
          <w:numId w:val="5"/>
        </w:numPr>
        <w:rPr>
          <w:color w:val="FF0000"/>
        </w:rPr>
      </w:pPr>
      <w:r w:rsidRPr="00A84C25">
        <w:rPr>
          <w:color w:val="FF0000"/>
        </w:rPr>
        <w:t>Code for Sustainable Homes</w:t>
      </w:r>
    </w:p>
    <w:p w14:paraId="65B93585" w14:textId="028AC581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Carbon trust </w:t>
      </w:r>
    </w:p>
    <w:p w14:paraId="0D470FAD" w14:textId="20C78EC7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Energy saving trust </w:t>
      </w:r>
    </w:p>
    <w:p w14:paraId="7A3129F3" w14:textId="77777777" w:rsidR="00904131" w:rsidRPr="00A84C25" w:rsidRDefault="00904131" w:rsidP="001522B5">
      <w:pPr>
        <w:pStyle w:val="Answer"/>
      </w:pPr>
    </w:p>
    <w:p w14:paraId="4B2341C4" w14:textId="77777777" w:rsidR="00904131" w:rsidRPr="00A84C25" w:rsidRDefault="00904131" w:rsidP="00A84C25">
      <w:pPr>
        <w:pStyle w:val="Normalnumberedlist"/>
      </w:pPr>
      <w:r w:rsidRPr="00A84C25">
        <w:t>What is the term used to describe a piece of land that has previously been used for industrial or commercial purposes?</w:t>
      </w:r>
    </w:p>
    <w:p w14:paraId="229EEB06" w14:textId="23FE4942" w:rsidR="00904131" w:rsidRPr="00A84C25" w:rsidRDefault="00904131" w:rsidP="008F1B8B">
      <w:pPr>
        <w:pStyle w:val="Answer"/>
        <w:numPr>
          <w:ilvl w:val="0"/>
          <w:numId w:val="6"/>
        </w:numPr>
      </w:pPr>
      <w:bookmarkStart w:id="0" w:name="_Hlk80383930"/>
      <w:r w:rsidRPr="00A84C25">
        <w:t>Greenfield site</w:t>
      </w:r>
    </w:p>
    <w:p w14:paraId="45AB1175" w14:textId="6D4D3D32" w:rsidR="00904131" w:rsidRPr="00A84C25" w:rsidRDefault="00904131" w:rsidP="008F1B8B">
      <w:pPr>
        <w:pStyle w:val="Answer"/>
        <w:numPr>
          <w:ilvl w:val="0"/>
          <w:numId w:val="6"/>
        </w:numPr>
      </w:pPr>
      <w:r w:rsidRPr="00A84C25">
        <w:t>Arable land</w:t>
      </w:r>
    </w:p>
    <w:p w14:paraId="4EC98BE5" w14:textId="52204A3F" w:rsidR="00904131" w:rsidRPr="00A84C25" w:rsidRDefault="00904131" w:rsidP="008F1B8B">
      <w:pPr>
        <w:pStyle w:val="Answer"/>
        <w:numPr>
          <w:ilvl w:val="0"/>
          <w:numId w:val="6"/>
        </w:numPr>
        <w:rPr>
          <w:color w:val="FF0000"/>
        </w:rPr>
      </w:pPr>
      <w:r w:rsidRPr="00A84C25">
        <w:rPr>
          <w:color w:val="FF0000"/>
        </w:rPr>
        <w:t>Brownfield site</w:t>
      </w:r>
    </w:p>
    <w:p w14:paraId="2508BA97" w14:textId="4731874C" w:rsidR="00904131" w:rsidRPr="00A84C25" w:rsidRDefault="00904131" w:rsidP="008F1B8B">
      <w:pPr>
        <w:pStyle w:val="Answer"/>
        <w:numPr>
          <w:ilvl w:val="0"/>
          <w:numId w:val="6"/>
        </w:numPr>
        <w:rPr>
          <w:color w:val="000000" w:themeColor="text1"/>
        </w:rPr>
      </w:pPr>
      <w:r w:rsidRPr="00A84C25">
        <w:rPr>
          <w:color w:val="000000" w:themeColor="text1"/>
        </w:rPr>
        <w:t>Common land</w:t>
      </w:r>
    </w:p>
    <w:bookmarkEnd w:id="0"/>
    <w:p w14:paraId="5AEB09FF" w14:textId="77777777" w:rsidR="00904131" w:rsidRPr="00A84C25" w:rsidRDefault="00904131" w:rsidP="004D2556">
      <w:pPr>
        <w:pStyle w:val="Answer"/>
        <w:rPr>
          <w:color w:val="000000" w:themeColor="text1"/>
        </w:rPr>
      </w:pPr>
    </w:p>
    <w:p w14:paraId="05EB5EFF" w14:textId="77777777" w:rsidR="00904131" w:rsidRPr="00A84C25" w:rsidRDefault="00904131" w:rsidP="00A84C25">
      <w:pPr>
        <w:pStyle w:val="Normalnumberedlist"/>
        <w:rPr>
          <w:color w:val="000000" w:themeColor="text1"/>
        </w:rPr>
      </w:pPr>
      <w:r w:rsidRPr="00A84C25">
        <w:t xml:space="preserve">What is the term used to describe land that hasn’t previously been built on? </w:t>
      </w:r>
    </w:p>
    <w:p w14:paraId="31A80A92" w14:textId="19DA85BC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rPr>
          <w:color w:val="FF0000"/>
        </w:rPr>
        <w:t>Greenfield site</w:t>
      </w:r>
    </w:p>
    <w:p w14:paraId="16AA43C8" w14:textId="6F494706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Arable land</w:t>
      </w:r>
    </w:p>
    <w:p w14:paraId="1CF700BD" w14:textId="6936A731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Brownfield site</w:t>
      </w:r>
    </w:p>
    <w:p w14:paraId="4AE40529" w14:textId="70B8DFEF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Common land</w:t>
      </w:r>
    </w:p>
    <w:p w14:paraId="28A6E012" w14:textId="77777777" w:rsidR="00904131" w:rsidRPr="00A84C25" w:rsidRDefault="00904131" w:rsidP="004D2556">
      <w:pPr>
        <w:pStyle w:val="Answer"/>
        <w:ind w:firstLine="363"/>
      </w:pPr>
    </w:p>
    <w:p w14:paraId="24EED4C7" w14:textId="77777777" w:rsidR="00904131" w:rsidRPr="00A84C25" w:rsidRDefault="00904131" w:rsidP="00A84C25">
      <w:pPr>
        <w:pStyle w:val="Normalnumberedlist"/>
      </w:pPr>
      <w:r w:rsidRPr="00A84C25">
        <w:t xml:space="preserve">What do the initials CSR stand for?  </w:t>
      </w:r>
    </w:p>
    <w:p w14:paraId="79659FA5" w14:textId="17E011F6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rPr>
          <w:color w:val="000000" w:themeColor="text1"/>
        </w:rPr>
        <w:t>Climate Stability Regulation</w:t>
      </w:r>
    </w:p>
    <w:p w14:paraId="4AAA767A" w14:textId="0A1DC38B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rPr>
          <w:color w:val="FF0000"/>
        </w:rPr>
        <w:t>Corporate Social Responsibility</w:t>
      </w:r>
    </w:p>
    <w:p w14:paraId="088FF1C7" w14:textId="32E34F50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t xml:space="preserve">Construction Sector Regulation </w:t>
      </w:r>
    </w:p>
    <w:p w14:paraId="153B0F66" w14:textId="55668328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t>Companies Social Responsibility</w:t>
      </w:r>
    </w:p>
    <w:p w14:paraId="15CA8710" w14:textId="77777777" w:rsidR="00904131" w:rsidRPr="00A84C25" w:rsidRDefault="00904131" w:rsidP="00500C3F">
      <w:pPr>
        <w:pStyle w:val="Answer"/>
        <w:ind w:left="717"/>
      </w:pPr>
    </w:p>
    <w:p w14:paraId="15AC1D79" w14:textId="77777777" w:rsidR="00904131" w:rsidRPr="00A84C25" w:rsidRDefault="00904131" w:rsidP="00500C3F">
      <w:pPr>
        <w:pStyle w:val="Answer"/>
        <w:ind w:left="717"/>
      </w:pPr>
    </w:p>
    <w:p w14:paraId="06F36854" w14:textId="77777777" w:rsidR="00904131" w:rsidRPr="00A84C25" w:rsidRDefault="00904131" w:rsidP="00500C3F">
      <w:pPr>
        <w:pStyle w:val="Answer"/>
        <w:ind w:left="717"/>
      </w:pPr>
    </w:p>
    <w:p w14:paraId="578B2688" w14:textId="77777777" w:rsidR="00904131" w:rsidRPr="00A84C25" w:rsidRDefault="00904131" w:rsidP="00A84C25">
      <w:pPr>
        <w:pStyle w:val="Normalnumberedlist"/>
      </w:pPr>
      <w:r w:rsidRPr="00A84C25">
        <w:lastRenderedPageBreak/>
        <w:t>Which environmental technology can be used to recycle wastewater from baths and wash basins?</w:t>
      </w:r>
    </w:p>
    <w:p w14:paraId="10521D08" w14:textId="4AED364E" w:rsidR="00904131" w:rsidRPr="00A84C25" w:rsidRDefault="00904131" w:rsidP="008F1B8B">
      <w:pPr>
        <w:pStyle w:val="Answer"/>
        <w:numPr>
          <w:ilvl w:val="0"/>
          <w:numId w:val="9"/>
        </w:numPr>
        <w:rPr>
          <w:color w:val="FF0000"/>
        </w:rPr>
      </w:pPr>
      <w:r w:rsidRPr="00A84C25">
        <w:rPr>
          <w:color w:val="FF0000"/>
        </w:rPr>
        <w:t>Greywater reuse system</w:t>
      </w:r>
    </w:p>
    <w:p w14:paraId="3930656B" w14:textId="09491ED0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>Rainwater harvesting system</w:t>
      </w:r>
    </w:p>
    <w:p w14:paraId="10AF857A" w14:textId="552FC82F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>Blackwater harvesting system</w:t>
      </w:r>
    </w:p>
    <w:p w14:paraId="38A0575D" w14:textId="251F9CE0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 xml:space="preserve">Rainwater reuse system </w:t>
      </w:r>
    </w:p>
    <w:p w14:paraId="7A444D8B" w14:textId="77777777" w:rsidR="00904131" w:rsidRPr="00A84C25" w:rsidRDefault="00904131" w:rsidP="00C46F2D">
      <w:pPr>
        <w:pStyle w:val="Answer"/>
      </w:pPr>
    </w:p>
    <w:p w14:paraId="295FC7A2" w14:textId="77777777" w:rsidR="00904131" w:rsidRPr="00A84C25" w:rsidRDefault="00904131" w:rsidP="00A84C25">
      <w:pPr>
        <w:pStyle w:val="Normalnumberedlist"/>
      </w:pPr>
      <w:r w:rsidRPr="00A84C25">
        <w:t>Who is responsible for the design, installation and maintenance of heating and water systems within a building?</w:t>
      </w:r>
    </w:p>
    <w:p w14:paraId="5A7A4853" w14:textId="2143F7CD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Mechanical engineer</w:t>
      </w:r>
    </w:p>
    <w:p w14:paraId="20357404" w14:textId="47862FB7" w:rsidR="00904131" w:rsidRPr="00A84C25" w:rsidRDefault="00904131" w:rsidP="008F1B8B">
      <w:pPr>
        <w:pStyle w:val="Answer"/>
        <w:numPr>
          <w:ilvl w:val="0"/>
          <w:numId w:val="10"/>
        </w:numPr>
        <w:rPr>
          <w:color w:val="FF0000"/>
        </w:rPr>
      </w:pPr>
      <w:r w:rsidRPr="00A84C25">
        <w:rPr>
          <w:color w:val="FF0000"/>
        </w:rPr>
        <w:t>Building services engineering</w:t>
      </w:r>
    </w:p>
    <w:p w14:paraId="3DB08B74" w14:textId="01E15AD2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Structural engineer</w:t>
      </w:r>
    </w:p>
    <w:p w14:paraId="38E2BE5A" w14:textId="3D65EDE0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Civil engineer</w:t>
      </w:r>
    </w:p>
    <w:p w14:paraId="6DAD5B09" w14:textId="77777777" w:rsidR="00904131" w:rsidRPr="00A84C25" w:rsidRDefault="00904131" w:rsidP="00467AD4">
      <w:pPr>
        <w:pStyle w:val="Answer"/>
      </w:pPr>
    </w:p>
    <w:p w14:paraId="2E8A4807" w14:textId="77777777" w:rsidR="00904131" w:rsidRPr="00A84C25" w:rsidRDefault="00904131" w:rsidP="00A84C25">
      <w:pPr>
        <w:pStyle w:val="Normalnumberedlist"/>
      </w:pPr>
      <w:r w:rsidRPr="00A84C25">
        <w:t>Which discipline liaises with the client to determine their full requirements and prepares concept drawings and models?</w:t>
      </w:r>
    </w:p>
    <w:p w14:paraId="09FA13C8" w14:textId="49480FFD" w:rsidR="00904131" w:rsidRPr="00A84C25" w:rsidRDefault="00904131" w:rsidP="008F1B8B">
      <w:pPr>
        <w:pStyle w:val="Answer"/>
        <w:numPr>
          <w:ilvl w:val="0"/>
          <w:numId w:val="11"/>
        </w:numPr>
        <w:rPr>
          <w:color w:val="FF0000"/>
        </w:rPr>
      </w:pPr>
      <w:r w:rsidRPr="00A84C25">
        <w:rPr>
          <w:color w:val="FF0000"/>
        </w:rPr>
        <w:t>Architect</w:t>
      </w:r>
    </w:p>
    <w:p w14:paraId="59D58DF6" w14:textId="6C9A3519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Clerk of Works</w:t>
      </w:r>
    </w:p>
    <w:p w14:paraId="70B3F9F2" w14:textId="72F3F844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Surveyor</w:t>
      </w:r>
    </w:p>
    <w:p w14:paraId="4388A21D" w14:textId="14883008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Building inspector</w:t>
      </w:r>
    </w:p>
    <w:p w14:paraId="6BC00D45" w14:textId="77777777" w:rsidR="00904131" w:rsidRPr="00A84C25" w:rsidRDefault="00904131" w:rsidP="000E4CF2">
      <w:pPr>
        <w:pStyle w:val="Answer"/>
      </w:pPr>
    </w:p>
    <w:p w14:paraId="41CA0EFF" w14:textId="77777777" w:rsidR="00904131" w:rsidRPr="00A84C25" w:rsidRDefault="00904131" w:rsidP="00A84C25">
      <w:pPr>
        <w:pStyle w:val="Normalnumberedlist"/>
      </w:pPr>
      <w:r w:rsidRPr="00A84C25">
        <w:t>Which discipline ensures buildings meet the minimum standards of safety, sustainability and accessibility as set out in the Building Regulations?</w:t>
      </w:r>
    </w:p>
    <w:p w14:paraId="7FAE1B15" w14:textId="123F3CB7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Structural engineer</w:t>
      </w:r>
    </w:p>
    <w:p w14:paraId="5551FBA6" w14:textId="1F08F34D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Clerk of Works</w:t>
      </w:r>
    </w:p>
    <w:p w14:paraId="452FF56F" w14:textId="356A9B01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Quantity surveyor</w:t>
      </w:r>
    </w:p>
    <w:p w14:paraId="5BE76CE7" w14:textId="55C93A85" w:rsidR="00904131" w:rsidRPr="00A84C25" w:rsidRDefault="00904131" w:rsidP="008F1B8B">
      <w:pPr>
        <w:pStyle w:val="Answer"/>
        <w:numPr>
          <w:ilvl w:val="0"/>
          <w:numId w:val="12"/>
        </w:numPr>
        <w:rPr>
          <w:color w:val="FF0000"/>
        </w:rPr>
      </w:pPr>
      <w:r w:rsidRPr="00A84C25">
        <w:rPr>
          <w:color w:val="FF0000"/>
        </w:rPr>
        <w:t>Building inspector</w:t>
      </w:r>
    </w:p>
    <w:p w14:paraId="5849C1FE" w14:textId="77777777" w:rsidR="00904131" w:rsidRPr="00A84C25" w:rsidRDefault="00904131" w:rsidP="00720A1B">
      <w:pPr>
        <w:pStyle w:val="Answer"/>
        <w:ind w:firstLine="360"/>
      </w:pPr>
    </w:p>
    <w:p w14:paraId="20A41294" w14:textId="77777777" w:rsidR="00904131" w:rsidRPr="00A84C25" w:rsidRDefault="00904131" w:rsidP="00720A1B">
      <w:pPr>
        <w:pStyle w:val="Answer"/>
        <w:ind w:firstLine="360"/>
      </w:pPr>
    </w:p>
    <w:p w14:paraId="5169816B" w14:textId="77777777" w:rsidR="00904131" w:rsidRPr="00A84C25" w:rsidRDefault="00904131" w:rsidP="00A84C25">
      <w:pPr>
        <w:pStyle w:val="Normalnumberedlist"/>
      </w:pPr>
      <w:r w:rsidRPr="00A84C25">
        <w:t>Which of the following is employed by the local authority?</w:t>
      </w:r>
    </w:p>
    <w:p w14:paraId="5796D4EA" w14:textId="57038AF5" w:rsidR="00904131" w:rsidRPr="00A84C25" w:rsidRDefault="00904131" w:rsidP="008F1B8B">
      <w:pPr>
        <w:pStyle w:val="Answer"/>
        <w:numPr>
          <w:ilvl w:val="0"/>
          <w:numId w:val="13"/>
        </w:numPr>
        <w:rPr>
          <w:color w:val="FF0000"/>
        </w:rPr>
      </w:pPr>
      <w:r w:rsidRPr="00A84C25">
        <w:rPr>
          <w:color w:val="FF0000"/>
        </w:rPr>
        <w:t>Building control officer</w:t>
      </w:r>
    </w:p>
    <w:p w14:paraId="5072F630" w14:textId="3DF6AE59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Architect</w:t>
      </w:r>
    </w:p>
    <w:p w14:paraId="655B7FD4" w14:textId="3B8B61E7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Structural engineer</w:t>
      </w:r>
    </w:p>
    <w:p w14:paraId="0243D38B" w14:textId="6D379F06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Building services engineer</w:t>
      </w:r>
    </w:p>
    <w:p w14:paraId="7F1721B5" w14:textId="77777777" w:rsidR="00904131" w:rsidRPr="00A84C25" w:rsidRDefault="00904131" w:rsidP="00720A1B">
      <w:pPr>
        <w:pStyle w:val="Answer"/>
        <w:ind w:firstLine="360"/>
      </w:pPr>
    </w:p>
    <w:p w14:paraId="35750F06" w14:textId="77777777" w:rsidR="00904131" w:rsidRPr="00A84C25" w:rsidRDefault="00904131" w:rsidP="00720A1B">
      <w:pPr>
        <w:pStyle w:val="Answer"/>
        <w:ind w:firstLine="360"/>
      </w:pPr>
    </w:p>
    <w:p w14:paraId="66CE23BB" w14:textId="09DCADA8" w:rsidR="00904131" w:rsidRDefault="00904131" w:rsidP="00720A1B">
      <w:pPr>
        <w:pStyle w:val="Answer"/>
        <w:ind w:firstLine="360"/>
      </w:pPr>
    </w:p>
    <w:p w14:paraId="71FEBEE6" w14:textId="77777777" w:rsidR="004350B1" w:rsidRPr="00A84C25" w:rsidRDefault="004350B1" w:rsidP="00720A1B">
      <w:pPr>
        <w:pStyle w:val="Answer"/>
        <w:ind w:firstLine="360"/>
      </w:pPr>
    </w:p>
    <w:p w14:paraId="0D3DB2E0" w14:textId="77777777" w:rsidR="00904131" w:rsidRPr="00A84C25" w:rsidRDefault="00904131" w:rsidP="00720A1B">
      <w:pPr>
        <w:pStyle w:val="Answer"/>
        <w:ind w:firstLine="360"/>
      </w:pPr>
    </w:p>
    <w:p w14:paraId="1303EB1B" w14:textId="77777777" w:rsidR="00904131" w:rsidRPr="00A84C25" w:rsidRDefault="00904131" w:rsidP="00720A1B">
      <w:pPr>
        <w:pStyle w:val="Answer"/>
        <w:ind w:firstLine="360"/>
      </w:pPr>
    </w:p>
    <w:p w14:paraId="185F3956" w14:textId="77777777" w:rsidR="00904131" w:rsidRPr="00A84C25" w:rsidRDefault="00904131" w:rsidP="00A84C25">
      <w:pPr>
        <w:pStyle w:val="Normalnumberedlist"/>
      </w:pPr>
      <w:r w:rsidRPr="00A84C25">
        <w:lastRenderedPageBreak/>
        <w:t xml:space="preserve">What kind of chart is this? </w:t>
      </w:r>
    </w:p>
    <w:p w14:paraId="18275982" w14:textId="77777777" w:rsidR="00904131" w:rsidRPr="00A84C25" w:rsidRDefault="00904131" w:rsidP="0040726A">
      <w:pPr>
        <w:pStyle w:val="Answer"/>
        <w:ind w:left="717"/>
      </w:pPr>
      <w:r w:rsidRPr="00A84C25">
        <w:rPr>
          <w:noProof/>
        </w:rPr>
        <w:drawing>
          <wp:anchor distT="0" distB="0" distL="114300" distR="114300" simplePos="0" relativeHeight="251659264" behindDoc="0" locked="0" layoutInCell="1" allowOverlap="1" wp14:anchorId="640A04B0" wp14:editId="6F62BEA2">
            <wp:simplePos x="0" y="0"/>
            <wp:positionH relativeFrom="column">
              <wp:posOffset>352425</wp:posOffset>
            </wp:positionH>
            <wp:positionV relativeFrom="paragraph">
              <wp:posOffset>88265</wp:posOffset>
            </wp:positionV>
            <wp:extent cx="3388360" cy="2655570"/>
            <wp:effectExtent l="0" t="0" r="2540" b="0"/>
            <wp:wrapSquare wrapText="bothSides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A18BB8" w14:textId="77777777" w:rsidR="00904131" w:rsidRPr="00A84C25" w:rsidRDefault="00904131" w:rsidP="0040726A">
      <w:pPr>
        <w:pStyle w:val="Answer"/>
        <w:ind w:left="717"/>
      </w:pPr>
    </w:p>
    <w:p w14:paraId="2879F43A" w14:textId="77777777" w:rsidR="00904131" w:rsidRPr="00A84C25" w:rsidRDefault="00904131" w:rsidP="0040726A">
      <w:pPr>
        <w:pStyle w:val="Answer"/>
        <w:ind w:left="717"/>
      </w:pPr>
    </w:p>
    <w:p w14:paraId="699B1B80" w14:textId="77777777" w:rsidR="00904131" w:rsidRPr="00A84C25" w:rsidRDefault="00904131" w:rsidP="00C12FC2">
      <w:pPr>
        <w:pStyle w:val="Answer"/>
        <w:ind w:left="717"/>
      </w:pPr>
    </w:p>
    <w:p w14:paraId="7E7AF3CF" w14:textId="77777777" w:rsidR="00904131" w:rsidRPr="00A84C25" w:rsidRDefault="00904131" w:rsidP="00AA5E23">
      <w:pPr>
        <w:pStyle w:val="Answer"/>
      </w:pPr>
    </w:p>
    <w:p w14:paraId="4DE84522" w14:textId="77777777" w:rsidR="00904131" w:rsidRPr="00A84C25" w:rsidRDefault="00904131" w:rsidP="00AA5E23">
      <w:pPr>
        <w:pStyle w:val="Answer"/>
      </w:pPr>
    </w:p>
    <w:p w14:paraId="62B109C8" w14:textId="77777777" w:rsidR="00904131" w:rsidRPr="00A84C25" w:rsidRDefault="00904131" w:rsidP="00AA5E23">
      <w:pPr>
        <w:pStyle w:val="Answer"/>
      </w:pPr>
    </w:p>
    <w:p w14:paraId="3CD13518" w14:textId="77777777" w:rsidR="00904131" w:rsidRPr="00A84C25" w:rsidRDefault="00904131" w:rsidP="00AA5E23">
      <w:pPr>
        <w:pStyle w:val="Answer"/>
      </w:pPr>
    </w:p>
    <w:p w14:paraId="40EEA1BA" w14:textId="77777777" w:rsidR="00904131" w:rsidRPr="00A84C25" w:rsidRDefault="00904131" w:rsidP="00AA5E23">
      <w:pPr>
        <w:pStyle w:val="Answer"/>
      </w:pPr>
    </w:p>
    <w:p w14:paraId="1DBF2567" w14:textId="77777777" w:rsidR="00904131" w:rsidRPr="00A84C25" w:rsidRDefault="00904131" w:rsidP="00AA5E23">
      <w:pPr>
        <w:pStyle w:val="Answer"/>
      </w:pPr>
    </w:p>
    <w:p w14:paraId="490AA92C" w14:textId="77777777" w:rsidR="00904131" w:rsidRPr="00A84C25" w:rsidRDefault="00904131" w:rsidP="00AA5E23">
      <w:pPr>
        <w:pStyle w:val="Answer"/>
      </w:pPr>
    </w:p>
    <w:p w14:paraId="3908E523" w14:textId="77777777" w:rsidR="00904131" w:rsidRPr="00A84C25" w:rsidRDefault="00904131" w:rsidP="00AA5E23">
      <w:pPr>
        <w:pStyle w:val="Answer"/>
      </w:pPr>
    </w:p>
    <w:p w14:paraId="254B35A0" w14:textId="77777777" w:rsidR="00904131" w:rsidRPr="00A84C25" w:rsidRDefault="00904131" w:rsidP="00AA5E23">
      <w:pPr>
        <w:pStyle w:val="Answer"/>
      </w:pPr>
    </w:p>
    <w:p w14:paraId="515500A8" w14:textId="77777777" w:rsidR="00904131" w:rsidRPr="00A84C25" w:rsidRDefault="00904131" w:rsidP="00AA5E23">
      <w:pPr>
        <w:pStyle w:val="Answer"/>
      </w:pPr>
    </w:p>
    <w:p w14:paraId="45071C73" w14:textId="2909CC45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>Bar chart</w:t>
      </w:r>
    </w:p>
    <w:p w14:paraId="3CDB4570" w14:textId="094611C5" w:rsidR="00904131" w:rsidRPr="00A84C25" w:rsidRDefault="00904131" w:rsidP="008F1B8B">
      <w:pPr>
        <w:pStyle w:val="Answer"/>
        <w:numPr>
          <w:ilvl w:val="0"/>
          <w:numId w:val="14"/>
        </w:numPr>
        <w:rPr>
          <w:color w:val="FF0000"/>
        </w:rPr>
      </w:pPr>
      <w:r w:rsidRPr="00A84C25">
        <w:rPr>
          <w:color w:val="FF0000"/>
        </w:rPr>
        <w:t>Gantt chart</w:t>
      </w:r>
    </w:p>
    <w:p w14:paraId="4303B57A" w14:textId="71CCEA40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>Pie chart</w:t>
      </w:r>
    </w:p>
    <w:p w14:paraId="0055D05B" w14:textId="00DF3CE1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 xml:space="preserve">Scatter chart </w:t>
      </w:r>
    </w:p>
    <w:p w14:paraId="7726EE06" w14:textId="77777777" w:rsidR="00904131" w:rsidRPr="00A84C25" w:rsidRDefault="00904131" w:rsidP="00574525">
      <w:pPr>
        <w:pStyle w:val="Answer"/>
      </w:pPr>
    </w:p>
    <w:p w14:paraId="2B865A83" w14:textId="77777777" w:rsidR="00904131" w:rsidRPr="00A84C25" w:rsidRDefault="00904131" w:rsidP="00A84C25">
      <w:pPr>
        <w:pStyle w:val="Normalnumberedlist"/>
      </w:pPr>
      <w:r w:rsidRPr="00A84C25">
        <w:t xml:space="preserve">What do </w:t>
      </w:r>
      <w:proofErr w:type="gramStart"/>
      <w:r w:rsidRPr="00A84C25">
        <w:t>permitted</w:t>
      </w:r>
      <w:proofErr w:type="gramEnd"/>
      <w:r w:rsidRPr="00A84C25">
        <w:t xml:space="preserve"> development rights allow?</w:t>
      </w:r>
    </w:p>
    <w:p w14:paraId="5C4B1EE4" w14:textId="5AAA76A9" w:rsidR="00904131" w:rsidRPr="00A84C25" w:rsidRDefault="00904131" w:rsidP="008F1B8B">
      <w:pPr>
        <w:pStyle w:val="Answer"/>
        <w:numPr>
          <w:ilvl w:val="0"/>
          <w:numId w:val="15"/>
        </w:numPr>
      </w:pPr>
      <w:r w:rsidRPr="00A84C25">
        <w:t>Work to be carried out in a conservation area.</w:t>
      </w:r>
    </w:p>
    <w:p w14:paraId="48ECFFB9" w14:textId="58971100" w:rsidR="00904131" w:rsidRPr="00A84C25" w:rsidRDefault="00904131" w:rsidP="008F1B8B">
      <w:pPr>
        <w:pStyle w:val="Answer"/>
        <w:numPr>
          <w:ilvl w:val="0"/>
          <w:numId w:val="15"/>
        </w:numPr>
        <w:rPr>
          <w:color w:val="FF0000"/>
        </w:rPr>
      </w:pPr>
      <w:r w:rsidRPr="00A84C25">
        <w:rPr>
          <w:color w:val="FF0000"/>
        </w:rPr>
        <w:t>Minor changes to a house without the need to apply for planning permission.</w:t>
      </w:r>
    </w:p>
    <w:p w14:paraId="471B2F74" w14:textId="36742483" w:rsidR="00904131" w:rsidRPr="00A84C25" w:rsidRDefault="00904131" w:rsidP="008F1B8B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Work to be completed on a listed building that will affect its appearance. </w:t>
      </w:r>
    </w:p>
    <w:p w14:paraId="78F84769" w14:textId="20A98491" w:rsidR="00904131" w:rsidRPr="00A84C25" w:rsidRDefault="00904131" w:rsidP="008F1B8B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Any changes to a property if planning permission is sought following the work. </w:t>
      </w:r>
    </w:p>
    <w:p w14:paraId="67D871EA" w14:textId="77777777" w:rsidR="00904131" w:rsidRPr="00A84C25" w:rsidRDefault="00904131" w:rsidP="009F54D9">
      <w:pPr>
        <w:pStyle w:val="Answer"/>
        <w:rPr>
          <w:color w:val="000000" w:themeColor="text1"/>
        </w:rPr>
      </w:pPr>
    </w:p>
    <w:p w14:paraId="75971810" w14:textId="77777777" w:rsidR="00904131" w:rsidRPr="00A84C25" w:rsidRDefault="00904131" w:rsidP="00A84C25">
      <w:pPr>
        <w:pStyle w:val="Normalnumberedlist"/>
      </w:pPr>
      <w:r w:rsidRPr="00A84C25">
        <w:t xml:space="preserve"> What rating system is used in the Code for Sustainable Homes?</w:t>
      </w:r>
    </w:p>
    <w:p w14:paraId="408319E5" w14:textId="163F0172" w:rsidR="00904131" w:rsidRPr="00A84C25" w:rsidRDefault="00904131" w:rsidP="008F1B8B">
      <w:pPr>
        <w:pStyle w:val="Answer"/>
        <w:numPr>
          <w:ilvl w:val="0"/>
          <w:numId w:val="16"/>
        </w:numPr>
        <w:rPr>
          <w:color w:val="FF0000"/>
        </w:rPr>
      </w:pPr>
      <w:r w:rsidRPr="00A84C25">
        <w:rPr>
          <w:color w:val="FF0000"/>
        </w:rPr>
        <w:t>Level 1–6</w:t>
      </w:r>
    </w:p>
    <w:p w14:paraId="0085383E" w14:textId="0A273F12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Numbers ranging 1–25</w:t>
      </w:r>
    </w:p>
    <w:p w14:paraId="11CB5208" w14:textId="1EAB420D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A++–G</w:t>
      </w:r>
    </w:p>
    <w:p w14:paraId="4016B687" w14:textId="2B119C27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1 to 5 stars</w:t>
      </w:r>
    </w:p>
    <w:p w14:paraId="4265322C" w14:textId="77777777" w:rsidR="00904131" w:rsidRPr="00A84C25" w:rsidRDefault="00904131" w:rsidP="001E4B19">
      <w:pPr>
        <w:pStyle w:val="Answer"/>
        <w:rPr>
          <w:color w:val="000000" w:themeColor="text1"/>
        </w:rPr>
      </w:pPr>
    </w:p>
    <w:p w14:paraId="3F428AF7" w14:textId="77777777" w:rsidR="00904131" w:rsidRPr="00A84C25" w:rsidRDefault="00904131" w:rsidP="00A84C25">
      <w:pPr>
        <w:pStyle w:val="Normalnumberedlist"/>
      </w:pPr>
      <w:r w:rsidRPr="00A84C25">
        <w:t>Who grants planning permission for a new construction project?</w:t>
      </w:r>
    </w:p>
    <w:p w14:paraId="76D9FC6B" w14:textId="70694192" w:rsidR="00904131" w:rsidRPr="00A84C25" w:rsidRDefault="00904131" w:rsidP="008F1B8B">
      <w:pPr>
        <w:pStyle w:val="Answer"/>
        <w:numPr>
          <w:ilvl w:val="0"/>
          <w:numId w:val="17"/>
        </w:numPr>
        <w:rPr>
          <w:color w:val="FF0000"/>
        </w:rPr>
      </w:pPr>
      <w:r w:rsidRPr="00A84C25">
        <w:rPr>
          <w:color w:val="FF0000"/>
        </w:rPr>
        <w:t>LABC</w:t>
      </w:r>
    </w:p>
    <w:p w14:paraId="23B59B25" w14:textId="11057FF8" w:rsidR="00904131" w:rsidRPr="00A84C25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>BIM</w:t>
      </w:r>
    </w:p>
    <w:p w14:paraId="090DA11A" w14:textId="1B0AFF60" w:rsidR="00904131" w:rsidRPr="00A84C25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>NAPIT</w:t>
      </w:r>
    </w:p>
    <w:p w14:paraId="6AEA20EF" w14:textId="136B2B42" w:rsidR="00904131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HETAS </w:t>
      </w:r>
    </w:p>
    <w:p w14:paraId="11674B36" w14:textId="77777777" w:rsidR="008F1B8B" w:rsidRPr="00A84C25" w:rsidRDefault="008F1B8B" w:rsidP="008F1B8B">
      <w:pPr>
        <w:pStyle w:val="Answer"/>
        <w:rPr>
          <w:color w:val="000000" w:themeColor="text1"/>
        </w:rPr>
      </w:pPr>
    </w:p>
    <w:p w14:paraId="32FE5D65" w14:textId="77777777" w:rsidR="00904131" w:rsidRPr="00A84C25" w:rsidRDefault="00904131" w:rsidP="004D78DC">
      <w:pPr>
        <w:pStyle w:val="Answer"/>
        <w:rPr>
          <w:color w:val="000000" w:themeColor="text1"/>
        </w:rPr>
      </w:pPr>
    </w:p>
    <w:p w14:paraId="6351CD2C" w14:textId="77777777" w:rsidR="00904131" w:rsidRPr="00A84C25" w:rsidRDefault="00904131" w:rsidP="00A84C25">
      <w:pPr>
        <w:pStyle w:val="Normalnumberedlist"/>
      </w:pPr>
      <w:r w:rsidRPr="00A84C25">
        <w:lastRenderedPageBreak/>
        <w:t>Which discipline positions and fixes timber materials and components?</w:t>
      </w:r>
    </w:p>
    <w:p w14:paraId="5438F6E3" w14:textId="0A2D4239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>Bricklayer</w:t>
      </w:r>
    </w:p>
    <w:p w14:paraId="28643D81" w14:textId="05523471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Electrician </w:t>
      </w:r>
    </w:p>
    <w:p w14:paraId="28984BF1" w14:textId="3DB27B36" w:rsidR="00904131" w:rsidRPr="00A84C25" w:rsidRDefault="00904131" w:rsidP="008F1B8B">
      <w:pPr>
        <w:pStyle w:val="Answer"/>
        <w:numPr>
          <w:ilvl w:val="0"/>
          <w:numId w:val="18"/>
        </w:numPr>
        <w:rPr>
          <w:color w:val="FF0000"/>
        </w:rPr>
      </w:pPr>
      <w:r w:rsidRPr="00A84C25">
        <w:rPr>
          <w:color w:val="FF0000"/>
        </w:rPr>
        <w:t>Joiner</w:t>
      </w:r>
    </w:p>
    <w:p w14:paraId="75A61A5D" w14:textId="032DAE3F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Plasterer </w:t>
      </w:r>
    </w:p>
    <w:p w14:paraId="004E5C5F" w14:textId="77777777" w:rsidR="00904131" w:rsidRPr="00A84C25" w:rsidRDefault="00904131" w:rsidP="00B44A9F">
      <w:pPr>
        <w:pStyle w:val="Answer"/>
        <w:rPr>
          <w:color w:val="000000" w:themeColor="text1"/>
        </w:rPr>
      </w:pPr>
    </w:p>
    <w:p w14:paraId="593A6248" w14:textId="77777777" w:rsidR="00904131" w:rsidRPr="00A84C25" w:rsidRDefault="00904131" w:rsidP="00A84C25">
      <w:pPr>
        <w:pStyle w:val="Normalnumberedlist"/>
      </w:pPr>
      <w:r w:rsidRPr="00A84C25">
        <w:t>Which discipline is responsible for designing, Installing and maintaining sanitary appliances?</w:t>
      </w:r>
    </w:p>
    <w:p w14:paraId="2FD93FB9" w14:textId="7E52D737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Electrician</w:t>
      </w:r>
    </w:p>
    <w:p w14:paraId="3C6E5CB9" w14:textId="4B174627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Heating engineer</w:t>
      </w:r>
    </w:p>
    <w:p w14:paraId="70E7E7BE" w14:textId="56EB12AB" w:rsidR="00904131" w:rsidRPr="00A84C25" w:rsidRDefault="00904131" w:rsidP="00C76AA9">
      <w:pPr>
        <w:pStyle w:val="Answer"/>
        <w:numPr>
          <w:ilvl w:val="0"/>
          <w:numId w:val="19"/>
        </w:numPr>
        <w:rPr>
          <w:color w:val="FF0000"/>
        </w:rPr>
      </w:pPr>
      <w:r w:rsidRPr="00A84C25">
        <w:rPr>
          <w:color w:val="FF0000"/>
        </w:rPr>
        <w:t>Plumber</w:t>
      </w:r>
    </w:p>
    <w:p w14:paraId="0BB24941" w14:textId="1338156C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Protection systems engineer</w:t>
      </w:r>
    </w:p>
    <w:p w14:paraId="51B10560" w14:textId="77777777" w:rsidR="00904131" w:rsidRPr="00A84C25" w:rsidRDefault="00904131" w:rsidP="0088267C">
      <w:pPr>
        <w:pStyle w:val="Answer"/>
        <w:rPr>
          <w:color w:val="000000" w:themeColor="text1"/>
        </w:rPr>
      </w:pPr>
    </w:p>
    <w:p w14:paraId="0F2807A6" w14:textId="066F3469" w:rsidR="00904131" w:rsidRPr="00A84C25" w:rsidRDefault="00904131" w:rsidP="00A84C25">
      <w:pPr>
        <w:pStyle w:val="Normalnumberedlist"/>
      </w:pPr>
      <w:r w:rsidRPr="00A84C25">
        <w:t xml:space="preserve">Which engineer designs, </w:t>
      </w:r>
      <w:r w:rsidR="00A84C25">
        <w:t>i</w:t>
      </w:r>
      <w:r w:rsidRPr="00A84C25">
        <w:t>nstalls and maintains CCTV, fire alarms and automatic door controls?</w:t>
      </w:r>
    </w:p>
    <w:p w14:paraId="0DBA21A2" w14:textId="794AA2F1" w:rsidR="00904131" w:rsidRPr="00A84C25" w:rsidRDefault="00904131" w:rsidP="00C76AA9">
      <w:pPr>
        <w:pStyle w:val="Answer"/>
        <w:numPr>
          <w:ilvl w:val="0"/>
          <w:numId w:val="21"/>
        </w:numPr>
        <w:rPr>
          <w:color w:val="FF0000"/>
        </w:rPr>
      </w:pPr>
      <w:r w:rsidRPr="00A84C25">
        <w:rPr>
          <w:color w:val="FF0000"/>
        </w:rPr>
        <w:t>Protection systems engineer</w:t>
      </w:r>
    </w:p>
    <w:p w14:paraId="38A8EB6A" w14:textId="3F59E8EB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>Gas engineer</w:t>
      </w:r>
    </w:p>
    <w:p w14:paraId="435C17C0" w14:textId="77495277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>Electrotechnical engineer</w:t>
      </w:r>
    </w:p>
    <w:p w14:paraId="3F07FD36" w14:textId="52ED89ED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Heating engineer </w:t>
      </w:r>
    </w:p>
    <w:p w14:paraId="3089E001" w14:textId="77777777" w:rsidR="00904131" w:rsidRPr="00A84C25" w:rsidRDefault="00904131" w:rsidP="00486A28">
      <w:pPr>
        <w:pStyle w:val="Answer"/>
        <w:rPr>
          <w:color w:val="000000" w:themeColor="text1"/>
        </w:rPr>
      </w:pPr>
    </w:p>
    <w:p w14:paraId="3463429B" w14:textId="2251D268" w:rsidR="00904131" w:rsidRPr="00A84C25" w:rsidRDefault="00904131" w:rsidP="00A84C25">
      <w:pPr>
        <w:pStyle w:val="Normalnumberedlist"/>
      </w:pPr>
      <w:r w:rsidRPr="00A84C25">
        <w:t>Which trade occupation constructs interior and exterior walls?</w:t>
      </w:r>
    </w:p>
    <w:p w14:paraId="5EFF0FA5" w14:textId="3801A0E5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Plasterer</w:t>
      </w:r>
    </w:p>
    <w:p w14:paraId="7A0816E3" w14:textId="3186451D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Joiner</w:t>
      </w:r>
    </w:p>
    <w:p w14:paraId="2362FC86" w14:textId="07162DCC" w:rsidR="00904131" w:rsidRPr="00A84C25" w:rsidRDefault="00904131" w:rsidP="004271AF">
      <w:pPr>
        <w:pStyle w:val="Answer"/>
        <w:numPr>
          <w:ilvl w:val="0"/>
          <w:numId w:val="22"/>
        </w:numPr>
        <w:rPr>
          <w:color w:val="FF0000"/>
        </w:rPr>
      </w:pPr>
      <w:r w:rsidRPr="00A84C25">
        <w:rPr>
          <w:color w:val="FF0000"/>
        </w:rPr>
        <w:t>Bricklayer</w:t>
      </w:r>
    </w:p>
    <w:p w14:paraId="277E7679" w14:textId="78E7B0CA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Roofer</w:t>
      </w:r>
    </w:p>
    <w:p w14:paraId="3993D8F9" w14:textId="77777777" w:rsidR="00904131" w:rsidRPr="00A84C25" w:rsidRDefault="00904131" w:rsidP="00DF4406">
      <w:pPr>
        <w:pStyle w:val="Answer"/>
        <w:rPr>
          <w:color w:val="000000" w:themeColor="text1"/>
        </w:rPr>
      </w:pPr>
    </w:p>
    <w:p w14:paraId="77F79A33" w14:textId="516E9559" w:rsidR="00904131" w:rsidRPr="00A84C25" w:rsidRDefault="00904131" w:rsidP="00A84C25">
      <w:pPr>
        <w:pStyle w:val="Normalnumberedlist"/>
      </w:pPr>
      <w:r w:rsidRPr="00A84C25">
        <w:t>Which type of surveyor measures and maps topography?</w:t>
      </w:r>
    </w:p>
    <w:p w14:paraId="70E39D3F" w14:textId="27CFF7C3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Quantity surveyor</w:t>
      </w:r>
    </w:p>
    <w:p w14:paraId="67146A80" w14:textId="7060BDCB" w:rsidR="00904131" w:rsidRPr="00A84C25" w:rsidRDefault="00904131" w:rsidP="004271AF">
      <w:pPr>
        <w:pStyle w:val="Answer"/>
        <w:numPr>
          <w:ilvl w:val="0"/>
          <w:numId w:val="23"/>
        </w:numPr>
        <w:rPr>
          <w:color w:val="FF0000"/>
        </w:rPr>
      </w:pPr>
      <w:r w:rsidRPr="00A84C25">
        <w:rPr>
          <w:color w:val="FF0000"/>
        </w:rPr>
        <w:t>Land surveyor</w:t>
      </w:r>
    </w:p>
    <w:p w14:paraId="1546B101" w14:textId="4A5DF94D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Building surveyor</w:t>
      </w:r>
    </w:p>
    <w:p w14:paraId="54013A8B" w14:textId="1231CFD3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Valuation surveyor</w:t>
      </w:r>
    </w:p>
    <w:p w14:paraId="4E2FD5C4" w14:textId="77777777" w:rsidR="00904131" w:rsidRPr="00A84C25" w:rsidRDefault="00904131" w:rsidP="0050515D">
      <w:pPr>
        <w:pStyle w:val="Answer"/>
        <w:ind w:firstLine="363"/>
        <w:rPr>
          <w:color w:val="000000" w:themeColor="text1"/>
        </w:rPr>
      </w:pPr>
    </w:p>
    <w:p w14:paraId="1C288FEE" w14:textId="2DFA2C5E" w:rsidR="00904131" w:rsidRPr="00A84C25" w:rsidRDefault="00904131" w:rsidP="00A84C25">
      <w:pPr>
        <w:pStyle w:val="Normalnumberedlist"/>
      </w:pPr>
      <w:r w:rsidRPr="00A84C25">
        <w:t>Which operative installs and maintains systems including wiring, sockets and lights?</w:t>
      </w:r>
    </w:p>
    <w:p w14:paraId="5B265B20" w14:textId="05C2E978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FF0000"/>
        </w:rPr>
        <w:t>Electrician</w:t>
      </w:r>
    </w:p>
    <w:p w14:paraId="6982C745" w14:textId="21835160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>Plumber</w:t>
      </w:r>
    </w:p>
    <w:p w14:paraId="59238A71" w14:textId="45D58CDE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>Joiner</w:t>
      </w:r>
    </w:p>
    <w:p w14:paraId="4382EBDD" w14:textId="2C89F4F2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Bricklayer </w:t>
      </w:r>
    </w:p>
    <w:p w14:paraId="109F5CD2" w14:textId="77777777" w:rsidR="00904131" w:rsidRPr="00A84C25" w:rsidRDefault="00904131" w:rsidP="0050515D">
      <w:pPr>
        <w:pStyle w:val="Answer"/>
        <w:ind w:firstLine="363"/>
        <w:rPr>
          <w:color w:val="000000" w:themeColor="text1"/>
        </w:rPr>
      </w:pPr>
    </w:p>
    <w:p w14:paraId="4CB8AE78" w14:textId="77777777" w:rsidR="00904131" w:rsidRPr="00A84C25" w:rsidRDefault="00904131" w:rsidP="00A55596">
      <w:pPr>
        <w:pStyle w:val="Answer"/>
        <w:ind w:firstLine="363"/>
        <w:rPr>
          <w:color w:val="000000" w:themeColor="text1"/>
        </w:rPr>
      </w:pPr>
    </w:p>
    <w:p w14:paraId="575D6D53" w14:textId="77777777" w:rsidR="006E1028" w:rsidRPr="00A84C25" w:rsidRDefault="006E1028" w:rsidP="00904131">
      <w:pPr>
        <w:pStyle w:val="Answer"/>
        <w:ind w:left="0"/>
      </w:pPr>
    </w:p>
    <w:sectPr w:rsidR="006E1028" w:rsidRPr="00A84C25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1EC0B" w14:textId="77777777" w:rsidR="004E2E5F" w:rsidRDefault="004E2E5F">
      <w:pPr>
        <w:spacing w:before="0" w:after="0"/>
      </w:pPr>
      <w:r>
        <w:separator/>
      </w:r>
    </w:p>
  </w:endnote>
  <w:endnote w:type="continuationSeparator" w:id="0">
    <w:p w14:paraId="40D6C7BD" w14:textId="77777777" w:rsidR="004E2E5F" w:rsidRDefault="004E2E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24569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A6E037E" wp14:editId="2988DADB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9576F9" w14:textId="603A2D09" w:rsidR="006A6E5D" w:rsidRPr="006953AB" w:rsidRDefault="00A946BD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946B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A6E5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9020D75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6E03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689576F9" w14:textId="603A2D09" w:rsidR="006A6E5D" w:rsidRPr="006953AB" w:rsidRDefault="00A946BD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946BD">
                      <w:rPr>
                        <w:sz w:val="18"/>
                        <w:szCs w:val="18"/>
                      </w:rPr>
                      <w:t>© City &amp; Guilds Limited</w:t>
                    </w:r>
                    <w:r w:rsidR="006A6E5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9020D75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240D47C" wp14:editId="0C24531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EA28" w14:textId="77777777" w:rsidR="004E2E5F" w:rsidRDefault="004E2E5F">
      <w:pPr>
        <w:spacing w:before="0" w:after="0"/>
      </w:pPr>
      <w:r>
        <w:separator/>
      </w:r>
    </w:p>
  </w:footnote>
  <w:footnote w:type="continuationSeparator" w:id="0">
    <w:p w14:paraId="02850615" w14:textId="77777777" w:rsidR="004E2E5F" w:rsidRDefault="004E2E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4F2D0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963F23" wp14:editId="2900E920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043C52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FC2813" wp14:editId="3E9A24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BDB7F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3247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11EDD"/>
    <w:multiLevelType w:val="hybridMultilevel"/>
    <w:tmpl w:val="5CB6104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2E608E"/>
    <w:multiLevelType w:val="hybridMultilevel"/>
    <w:tmpl w:val="CEF0576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50D7E6C"/>
    <w:multiLevelType w:val="hybridMultilevel"/>
    <w:tmpl w:val="6F3E2F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8C772EA"/>
    <w:multiLevelType w:val="hybridMultilevel"/>
    <w:tmpl w:val="8C1CBAB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EC00F22"/>
    <w:multiLevelType w:val="hybridMultilevel"/>
    <w:tmpl w:val="62CA33A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B039C"/>
    <w:multiLevelType w:val="hybridMultilevel"/>
    <w:tmpl w:val="4B5C873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72E3B04"/>
    <w:multiLevelType w:val="hybridMultilevel"/>
    <w:tmpl w:val="8FE8557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217BE9"/>
    <w:multiLevelType w:val="hybridMultilevel"/>
    <w:tmpl w:val="DAB043A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94F4C02"/>
    <w:multiLevelType w:val="hybridMultilevel"/>
    <w:tmpl w:val="60D40FC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2EF5"/>
    <w:multiLevelType w:val="hybridMultilevel"/>
    <w:tmpl w:val="5680F6A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29B6FA3"/>
    <w:multiLevelType w:val="hybridMultilevel"/>
    <w:tmpl w:val="3B62792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89B2BAF"/>
    <w:multiLevelType w:val="hybridMultilevel"/>
    <w:tmpl w:val="21700D1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70977"/>
    <w:multiLevelType w:val="hybridMultilevel"/>
    <w:tmpl w:val="9072CD9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7017F1D"/>
    <w:multiLevelType w:val="hybridMultilevel"/>
    <w:tmpl w:val="B0C8592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9961969"/>
    <w:multiLevelType w:val="hybridMultilevel"/>
    <w:tmpl w:val="240403C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9A97F21"/>
    <w:multiLevelType w:val="hybridMultilevel"/>
    <w:tmpl w:val="EF401FA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BDC5AEB"/>
    <w:multiLevelType w:val="hybridMultilevel"/>
    <w:tmpl w:val="653E7C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471E2"/>
    <w:multiLevelType w:val="hybridMultilevel"/>
    <w:tmpl w:val="9976ABC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9070CF6"/>
    <w:multiLevelType w:val="hybridMultilevel"/>
    <w:tmpl w:val="C678A59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C6525"/>
    <w:multiLevelType w:val="hybridMultilevel"/>
    <w:tmpl w:val="009CAB7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130278322">
    <w:abstractNumId w:val="6"/>
  </w:num>
  <w:num w:numId="2" w16cid:durableId="981543532">
    <w:abstractNumId w:val="11"/>
  </w:num>
  <w:num w:numId="3" w16cid:durableId="2087875672">
    <w:abstractNumId w:val="22"/>
  </w:num>
  <w:num w:numId="4" w16cid:durableId="842664473">
    <w:abstractNumId w:val="17"/>
  </w:num>
  <w:num w:numId="5" w16cid:durableId="485167393">
    <w:abstractNumId w:val="5"/>
  </w:num>
  <w:num w:numId="6" w16cid:durableId="928200894">
    <w:abstractNumId w:val="9"/>
  </w:num>
  <w:num w:numId="7" w16cid:durableId="1650355689">
    <w:abstractNumId w:val="20"/>
  </w:num>
  <w:num w:numId="8" w16cid:durableId="1742092669">
    <w:abstractNumId w:val="10"/>
  </w:num>
  <w:num w:numId="9" w16cid:durableId="380448449">
    <w:abstractNumId w:val="2"/>
  </w:num>
  <w:num w:numId="10" w16cid:durableId="1413620586">
    <w:abstractNumId w:val="3"/>
  </w:num>
  <w:num w:numId="11" w16cid:durableId="1785078532">
    <w:abstractNumId w:val="16"/>
  </w:num>
  <w:num w:numId="12" w16cid:durableId="1653949677">
    <w:abstractNumId w:val="18"/>
  </w:num>
  <w:num w:numId="13" w16cid:durableId="397242664">
    <w:abstractNumId w:val="15"/>
  </w:num>
  <w:num w:numId="14" w16cid:durableId="2064864777">
    <w:abstractNumId w:val="19"/>
  </w:num>
  <w:num w:numId="15" w16cid:durableId="86460187">
    <w:abstractNumId w:val="12"/>
  </w:num>
  <w:num w:numId="16" w16cid:durableId="664481541">
    <w:abstractNumId w:val="4"/>
  </w:num>
  <w:num w:numId="17" w16cid:durableId="1435594862">
    <w:abstractNumId w:val="14"/>
  </w:num>
  <w:num w:numId="18" w16cid:durableId="561016623">
    <w:abstractNumId w:val="8"/>
  </w:num>
  <w:num w:numId="19" w16cid:durableId="1824080346">
    <w:abstractNumId w:val="23"/>
  </w:num>
  <w:num w:numId="20" w16cid:durableId="243076678">
    <w:abstractNumId w:val="0"/>
  </w:num>
  <w:num w:numId="21" w16cid:durableId="670182895">
    <w:abstractNumId w:val="21"/>
  </w:num>
  <w:num w:numId="22" w16cid:durableId="1604148057">
    <w:abstractNumId w:val="1"/>
  </w:num>
  <w:num w:numId="23" w16cid:durableId="302008093">
    <w:abstractNumId w:val="7"/>
  </w:num>
  <w:num w:numId="24" w16cid:durableId="29583681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131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A04D4"/>
    <w:rsid w:val="002D07A8"/>
    <w:rsid w:val="00313BB1"/>
    <w:rsid w:val="0034017A"/>
    <w:rsid w:val="003405EA"/>
    <w:rsid w:val="003B1E21"/>
    <w:rsid w:val="003F6A42"/>
    <w:rsid w:val="00404B31"/>
    <w:rsid w:val="004271AF"/>
    <w:rsid w:val="004350B1"/>
    <w:rsid w:val="00443B2E"/>
    <w:rsid w:val="00474F67"/>
    <w:rsid w:val="0048500D"/>
    <w:rsid w:val="004B0618"/>
    <w:rsid w:val="004E2E5F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8515D"/>
    <w:rsid w:val="00797FA7"/>
    <w:rsid w:val="00866343"/>
    <w:rsid w:val="008C1F1C"/>
    <w:rsid w:val="008F1B8B"/>
    <w:rsid w:val="00904131"/>
    <w:rsid w:val="009975A0"/>
    <w:rsid w:val="009C5C6E"/>
    <w:rsid w:val="009F580B"/>
    <w:rsid w:val="00A2454C"/>
    <w:rsid w:val="00A707D9"/>
    <w:rsid w:val="00A84C25"/>
    <w:rsid w:val="00A91AB9"/>
    <w:rsid w:val="00A946BD"/>
    <w:rsid w:val="00AE245C"/>
    <w:rsid w:val="00B054EC"/>
    <w:rsid w:val="00B306A2"/>
    <w:rsid w:val="00B44C6A"/>
    <w:rsid w:val="00BE2C21"/>
    <w:rsid w:val="00C01D20"/>
    <w:rsid w:val="00C202BF"/>
    <w:rsid w:val="00C53B25"/>
    <w:rsid w:val="00C76AA9"/>
    <w:rsid w:val="00C858D7"/>
    <w:rsid w:val="00CF2659"/>
    <w:rsid w:val="00D073BC"/>
    <w:rsid w:val="00D56B82"/>
    <w:rsid w:val="00D720FB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2BBF3"/>
  <w15:docId w15:val="{179A048D-DAD2-4AA8-A824-104E8D57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946B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BSE.dotx</Template>
  <TotalTime>1</TotalTime>
  <Pages>4</Pages>
  <Words>163</Words>
  <Characters>3123</Characters>
  <Application>Microsoft Office Word</Application>
  <DocSecurity>0</DocSecurity>
  <Lines>55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2025-11-18T17:23:00Z</dcterms:created>
  <dcterms:modified xsi:type="dcterms:W3CDTF">2025-11-20T14:10:00Z</dcterms:modified>
</cp:coreProperties>
</file>